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11DBE" w14:textId="562966CD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S3-223</w:t>
      </w:r>
      <w:r w:rsidR="009B6CA6">
        <w:rPr>
          <w:b/>
          <w:i/>
          <w:noProof/>
          <w:sz w:val="28"/>
        </w:rPr>
        <w:t>482</w:t>
      </w:r>
      <w:bookmarkStart w:id="0" w:name="_GoBack"/>
      <w:bookmarkEnd w:id="0"/>
    </w:p>
    <w:p w14:paraId="54141131" w14:textId="4F10DA1E" w:rsidR="009B1A99" w:rsidRPr="00DA53A0" w:rsidRDefault="00437C5E" w:rsidP="00437C5E">
      <w:pPr>
        <w:pStyle w:val="a3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>France, 14 - 18 November 2022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</w:rPr>
        <w:t>Revision of S3-22xxxx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229A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3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7"/>
      <w:bookmarkEnd w:id="8"/>
      <w:bookmarkEnd w:id="9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2E6FB7EA" w:rsidR="00BE6B3D" w:rsidRDefault="00D75E6D" w:rsidP="00BE6B3D">
      <w:r w:rsidRPr="00D75E6D">
        <w:t xml:space="preserve">The usage of GPSI in the form of External Identifier may need user’s consent 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4B0D263" w:rsidR="00801B85" w:rsidRDefault="00D621E6" w:rsidP="00801B85">
      <w:r w:rsidRPr="00856D36">
        <w:t xml:space="preserve">SA3 did not specify any token-based mechanism for retrieval or checking of user consent. </w:t>
      </w:r>
      <w:r w:rsidR="008D07FF">
        <w:t xml:space="preserve">SA3 would like to point out that </w:t>
      </w:r>
      <w:r w:rsidRPr="00856D36">
        <w:t xml:space="preserve">SA6 </w:t>
      </w:r>
      <w:r w:rsidR="008D07FF">
        <w:t xml:space="preserve">has already </w:t>
      </w:r>
      <w:r w:rsidRPr="00856D36">
        <w:t>resolve</w:t>
      </w:r>
      <w:r w:rsidR="002028EA" w:rsidRPr="00856D36">
        <w:t>d</w:t>
      </w:r>
      <w:r w:rsidRPr="00856D36">
        <w:t xml:space="preserve"> th</w:t>
      </w:r>
      <w:r w:rsidR="008D07FF">
        <w:t>is</w:t>
      </w:r>
      <w:r w:rsidRPr="00856D36">
        <w:t xml:space="preserve"> misalignment</w:t>
      </w:r>
      <w:r w:rsidR="002028EA" w:rsidRPr="00856D36">
        <w:t xml:space="preserve"> in SA6#49</w:t>
      </w:r>
      <w:r w:rsidR="00A42D31" w:rsidRPr="00856D36">
        <w:t>-bis-e meeting.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30CE63" w14:textId="77777777" w:rsidR="006211A7" w:rsidRDefault="006211A7" w:rsidP="006211A7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54FEDCB" w14:textId="521EF718" w:rsidR="006052AD" w:rsidRPr="006211A7" w:rsidRDefault="006211A7" w:rsidP="006211A7">
      <w:r>
        <w:t>SA3#110</w:t>
      </w:r>
      <w:r>
        <w:tab/>
        <w:t>20 -24 February 2023</w:t>
      </w:r>
      <w:r>
        <w:tab/>
        <w:t>TBD (EU)</w:t>
      </w:r>
    </w:p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35481" w14:textId="77777777" w:rsidR="00356B00" w:rsidRDefault="00356B00">
      <w:pPr>
        <w:spacing w:after="0"/>
      </w:pPr>
      <w:r>
        <w:separator/>
      </w:r>
    </w:p>
  </w:endnote>
  <w:endnote w:type="continuationSeparator" w:id="0">
    <w:p w14:paraId="69F557FA" w14:textId="77777777" w:rsidR="00356B00" w:rsidRDefault="00356B00">
      <w:pPr>
        <w:spacing w:after="0"/>
      </w:pPr>
      <w:r>
        <w:continuationSeparator/>
      </w:r>
    </w:p>
  </w:endnote>
  <w:endnote w:type="continuationNotice" w:id="1">
    <w:p w14:paraId="35DDC25F" w14:textId="77777777" w:rsidR="00356B00" w:rsidRDefault="00356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4BA19" w14:textId="77777777" w:rsidR="00356B00" w:rsidRDefault="00356B00">
      <w:pPr>
        <w:spacing w:after="0"/>
      </w:pPr>
      <w:r>
        <w:separator/>
      </w:r>
    </w:p>
  </w:footnote>
  <w:footnote w:type="continuationSeparator" w:id="0">
    <w:p w14:paraId="52453D73" w14:textId="77777777" w:rsidR="00356B00" w:rsidRDefault="00356B00">
      <w:pPr>
        <w:spacing w:after="0"/>
      </w:pPr>
      <w:r>
        <w:continuationSeparator/>
      </w:r>
    </w:p>
  </w:footnote>
  <w:footnote w:type="continuationNotice" w:id="1">
    <w:p w14:paraId="26763AFC" w14:textId="77777777" w:rsidR="00356B00" w:rsidRDefault="00356B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6289B"/>
    <w:rsid w:val="0026448D"/>
    <w:rsid w:val="002869FE"/>
    <w:rsid w:val="00291779"/>
    <w:rsid w:val="002B2130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6B00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37C5E"/>
    <w:rsid w:val="00440D43"/>
    <w:rsid w:val="0044154A"/>
    <w:rsid w:val="00470DF6"/>
    <w:rsid w:val="004C3994"/>
    <w:rsid w:val="004D08B8"/>
    <w:rsid w:val="004D219B"/>
    <w:rsid w:val="004D4A83"/>
    <w:rsid w:val="004E3939"/>
    <w:rsid w:val="004F14FE"/>
    <w:rsid w:val="004F631A"/>
    <w:rsid w:val="00526DDD"/>
    <w:rsid w:val="0055565A"/>
    <w:rsid w:val="005A2A0E"/>
    <w:rsid w:val="005B6A29"/>
    <w:rsid w:val="005E7136"/>
    <w:rsid w:val="005F6568"/>
    <w:rsid w:val="00602797"/>
    <w:rsid w:val="006052AD"/>
    <w:rsid w:val="006144A2"/>
    <w:rsid w:val="006211A7"/>
    <w:rsid w:val="006263D6"/>
    <w:rsid w:val="00633A6D"/>
    <w:rsid w:val="00634693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24744"/>
    <w:rsid w:val="00931AE2"/>
    <w:rsid w:val="00943850"/>
    <w:rsid w:val="009476A9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4142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53FF"/>
    <w:rsid w:val="00CF6087"/>
    <w:rsid w:val="00D25DBC"/>
    <w:rsid w:val="00D41420"/>
    <w:rsid w:val="00D52472"/>
    <w:rsid w:val="00D621E6"/>
    <w:rsid w:val="00D75E6D"/>
    <w:rsid w:val="00DB58A9"/>
    <w:rsid w:val="00DD4E9D"/>
    <w:rsid w:val="00E2241D"/>
    <w:rsid w:val="00E55A46"/>
    <w:rsid w:val="00E614A8"/>
    <w:rsid w:val="00EB0ACA"/>
    <w:rsid w:val="00EB4D1F"/>
    <w:rsid w:val="00EF5827"/>
    <w:rsid w:val="00F25496"/>
    <w:rsid w:val="00F262DD"/>
    <w:rsid w:val="00F663B2"/>
    <w:rsid w:val="00F667CF"/>
    <w:rsid w:val="00F72FA1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Huawei-HL-r1</cp:lastModifiedBy>
  <cp:revision>7</cp:revision>
  <cp:lastPrinted>2002-04-22T21:10:00Z</cp:lastPrinted>
  <dcterms:created xsi:type="dcterms:W3CDTF">2022-09-12T10:47:00Z</dcterms:created>
  <dcterms:modified xsi:type="dcterms:W3CDTF">2022-11-07T06:32:00Z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(3)WfwF77AH9dHs1LBNChf3jaE2tjaWVUo/5mnnAKNfz6dWiGpji6t3oL+7nKGpt2Y5yjgiqLzY
9KSFBw0CBiFr1S+frW8KooonLQ2SSNju9De/EL1kiWMn2Jh2PeC1Xuz78mpdGu2crHV0KUpu
0p/QS/AeVE4XJRoplXXkiPtO/17VQGPdYQgvYdu1mAxl8VFqfEhE8eCWowrCDQd062nit9MY
SAunDxA7IsTGGak2Nh</vt:lpwstr>
  </property>
  <property fmtid="{D5CDD505-2E9C-101B-9397-08002B2CF9AE}" pid="14" name="_2015_ms_pID_7253431">
    <vt:lpwstr>vg5duhTDzzaohIdk2RUwkgMvujZoKfw7un/BFtcNNKnEdrxYM9PKop
tYc0OmXtApienfJVx5nzmx8fV47c37MFKdOrbTCX7gTtsJO0ejHr+SKj+j0jW+T+UjAEuq/r
hG3RQx+RiFn9K3C1StVvdqUrHRw2CEPR3PP+FizvIL84813dNnmdUwAVaP9f+aMt3a4Oc5tk
vj1s6ZmCfmE5nfpvlToDsWTxMqh4SWWaSGVc</vt:lpwstr>
  </property>
  <property fmtid="{D5CDD505-2E9C-101B-9397-08002B2CF9AE}" pid="15" name="_2015_ms_pID_7253432">
    <vt:lpwstr>bg==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1667784459</vt:lpwstr>
  </property>
</Properties>
</file>